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82876" w:rsidRPr="00782876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7828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proofErr w:type="spellStart"/>
            <w:r w:rsidRPr="00782876">
              <w:rPr>
                <w:rFonts w:ascii="Tahoma" w:hAnsi="Tahoma" w:cs="Tahoma"/>
                <w:color w:val="000000"/>
                <w:sz w:val="18"/>
                <w:szCs w:val="18"/>
              </w:rPr>
              <w:t>MicroSwab</w:t>
            </w:r>
            <w:proofErr w:type="spellEnd"/>
            <w:r w:rsidRPr="007828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82876">
              <w:rPr>
                <w:rFonts w:ascii="Tahoma" w:hAnsi="Tahoma" w:cs="Tahoma"/>
                <w:color w:val="000000"/>
                <w:sz w:val="18"/>
                <w:szCs w:val="18"/>
              </w:rPr>
              <w:t>Escherichia</w:t>
            </w:r>
            <w:proofErr w:type="spellEnd"/>
            <w:r w:rsidRPr="007828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82876">
              <w:rPr>
                <w:rFonts w:ascii="Tahoma" w:hAnsi="Tahoma" w:cs="Tahoma"/>
                <w:color w:val="000000"/>
                <w:sz w:val="18"/>
                <w:szCs w:val="18"/>
              </w:rPr>
              <w:t>Coli</w:t>
            </w:r>
            <w:proofErr w:type="spellEnd"/>
          </w:p>
          <w:bookmarkEnd w:id="0"/>
          <w:p w:rsidR="00782876" w:rsidRPr="00782876" w:rsidRDefault="00782876" w:rsidP="00782876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782876" w:rsidRPr="00782876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82876" w:rsidRPr="00782876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82876" w:rsidRPr="00782876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287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828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828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828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828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82876" w:rsidRPr="00782876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78287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MicroSwab Escherichia coli WDCM</w:t>
            </w:r>
          </w:p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080" w:type="dxa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82876" w:rsidRPr="00782876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8287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00013-ATCC® 25922™</w:t>
            </w:r>
          </w:p>
        </w:tc>
        <w:tc>
          <w:tcPr>
            <w:tcW w:w="1080" w:type="dxa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82876" w:rsidRPr="00782876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hAnsi="Tahoma" w:cs="Tahoma"/>
                <w:color w:val="000000"/>
                <w:sz w:val="18"/>
                <w:szCs w:val="18"/>
              </w:rPr>
              <w:t>Πακέτο 2 τεμαχίων</w:t>
            </w:r>
          </w:p>
        </w:tc>
        <w:tc>
          <w:tcPr>
            <w:tcW w:w="1080" w:type="dxa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82876" w:rsidRPr="00782876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8287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82876" w:rsidRPr="00782876" w:rsidRDefault="00782876" w:rsidP="0078287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82876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78287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2876" w:rsidRPr="00782876" w:rsidRDefault="00782876" w:rsidP="0078287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287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82876" w:rsidRDefault="00B43CAA" w:rsidP="00782876"/>
    <w:sectPr w:rsidR="00B43CAA" w:rsidRPr="0078287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82876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3BA5D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2025-11-28T13:10:00Z</dcterms:created>
  <dcterms:modified xsi:type="dcterms:W3CDTF">2025-11-28T13:10:00Z</dcterms:modified>
</cp:coreProperties>
</file>